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C1" w:rsidRDefault="00E11EC1" w:rsidP="002143ED">
      <w:pPr>
        <w:ind w:left="12000" w:right="-567"/>
        <w:jc w:val="both"/>
      </w:pPr>
      <w:r>
        <w:t xml:space="preserve">Приложение </w:t>
      </w:r>
      <w:r>
        <w:rPr>
          <w:lang w:val="en-US"/>
        </w:rPr>
        <w:t>6</w:t>
      </w:r>
      <w:r>
        <w:t>к решению</w:t>
      </w:r>
    </w:p>
    <w:p w:rsidR="00E11EC1" w:rsidRDefault="00E11EC1" w:rsidP="002143ED">
      <w:pPr>
        <w:ind w:left="12000" w:right="-567"/>
        <w:jc w:val="both"/>
      </w:pPr>
      <w:r>
        <w:t xml:space="preserve">районного Собрания Озинского </w:t>
      </w:r>
    </w:p>
    <w:p w:rsidR="00E11EC1" w:rsidRDefault="00E11EC1" w:rsidP="002143ED">
      <w:pPr>
        <w:ind w:left="12000" w:right="-567"/>
        <w:jc w:val="both"/>
      </w:pPr>
      <w:r>
        <w:t>муниципального района</w:t>
      </w:r>
    </w:p>
    <w:p w:rsidR="00E11EC1" w:rsidRDefault="00E11EC1" w:rsidP="002143ED">
      <w:pPr>
        <w:ind w:left="12000" w:right="-567"/>
        <w:jc w:val="both"/>
      </w:pPr>
      <w:r>
        <w:t>Саратовской области</w:t>
      </w:r>
    </w:p>
    <w:p w:rsidR="00E11EC1" w:rsidRDefault="00E11EC1" w:rsidP="002143ED">
      <w:pPr>
        <w:ind w:left="12000" w:right="-28"/>
        <w:jc w:val="both"/>
      </w:pPr>
      <w:r>
        <w:t>от 17 декабря  2018 года № 169</w:t>
      </w:r>
      <w:r w:rsidRPr="002143ED">
        <w:t xml:space="preserve"> </w:t>
      </w:r>
      <w:r>
        <w:t>(с</w:t>
      </w:r>
      <w:r w:rsidRPr="002143ED">
        <w:t xml:space="preserve"> </w:t>
      </w:r>
      <w:r>
        <w:t>изменениями и дополнениями</w:t>
      </w:r>
      <w:r w:rsidRPr="002143ED">
        <w:t xml:space="preserve"> </w:t>
      </w:r>
      <w:r>
        <w:t xml:space="preserve"> от 12 февраля 2019 года №180,</w:t>
      </w:r>
      <w:r w:rsidRPr="002143ED">
        <w:t xml:space="preserve"> </w:t>
      </w:r>
      <w:r>
        <w:t xml:space="preserve"> от 29 марта 2019 года №184)</w:t>
      </w:r>
    </w:p>
    <w:p w:rsidR="00E11EC1" w:rsidRPr="0095096B" w:rsidRDefault="00E11EC1" w:rsidP="004F074B">
      <w:pPr>
        <w:ind w:left="11907" w:right="-567"/>
        <w:rPr>
          <w:color w:val="000000"/>
        </w:rPr>
      </w:pPr>
    </w:p>
    <w:p w:rsidR="00E11EC1" w:rsidRPr="0095096B" w:rsidRDefault="00E11EC1" w:rsidP="004B7E93">
      <w:pPr>
        <w:ind w:left="10065" w:firstLine="720"/>
        <w:jc w:val="both"/>
        <w:rPr>
          <w:color w:val="000000"/>
        </w:rPr>
      </w:pPr>
    </w:p>
    <w:p w:rsidR="00E11EC1" w:rsidRPr="0095096B" w:rsidRDefault="00E11EC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E11EC1" w:rsidRPr="0095096B" w:rsidRDefault="00E11EC1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E11EC1" w:rsidRPr="0095096B" w:rsidRDefault="00E11EC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E11EC1" w:rsidRPr="0095096B" w:rsidTr="004B7E93">
        <w:trPr>
          <w:trHeight w:val="838"/>
        </w:trPr>
        <w:tc>
          <w:tcPr>
            <w:tcW w:w="4962" w:type="dxa"/>
            <w:gridSpan w:val="2"/>
          </w:tcPr>
          <w:p w:rsidR="00E11EC1" w:rsidRPr="0095096B" w:rsidRDefault="00E11EC1">
            <w:pPr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Наименование</w:t>
            </w:r>
          </w:p>
          <w:p w:rsidR="00E11EC1" w:rsidRPr="0095096B" w:rsidRDefault="00E11E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E11EC1" w:rsidRPr="0095096B" w:rsidRDefault="00E11EC1">
            <w:pPr>
              <w:ind w:left="-108" w:right="-108"/>
              <w:jc w:val="center"/>
              <w:rPr>
                <w:b/>
              </w:rPr>
            </w:pPr>
            <w:r w:rsidRPr="0095096B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E11EC1" w:rsidRPr="0095096B" w:rsidRDefault="00E11EC1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E11EC1" w:rsidRPr="0095096B" w:rsidRDefault="00E11EC1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E11EC1" w:rsidRPr="0095096B" w:rsidRDefault="00E11EC1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E11EC1" w:rsidRPr="0095096B" w:rsidRDefault="00E11EC1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E11EC1" w:rsidRPr="0095096B" w:rsidRDefault="00E11EC1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E11EC1" w:rsidRPr="0095096B" w:rsidRDefault="00E11EC1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E11EC1" w:rsidRPr="0095096B" w:rsidRDefault="00E11EC1" w:rsidP="003C1F8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2021 год</w:t>
            </w:r>
          </w:p>
        </w:tc>
      </w:tr>
      <w:tr w:rsidR="00E11EC1" w:rsidRPr="0095096B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5096B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5096B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5096B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E11EC1" w:rsidRPr="0095096B" w:rsidRDefault="00E11EC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E11EC1" w:rsidRPr="0095096B" w:rsidRDefault="00E11EC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9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jc w:val="center"/>
              <w:rPr>
                <w:b/>
              </w:rPr>
            </w:pPr>
            <w:r>
              <w:rPr>
                <w:b/>
              </w:rPr>
              <w:t>53670,1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39859,0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05 0 00 00000</w:t>
            </w:r>
          </w:p>
          <w:p w:rsidR="00E11EC1" w:rsidRPr="008E4890" w:rsidRDefault="00E11EC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D35B9">
            <w:pPr>
              <w:jc w:val="center"/>
            </w:pPr>
            <w:r w:rsidRPr="008E4890">
              <w:t>05 0 01 00000</w:t>
            </w:r>
          </w:p>
          <w:p w:rsidR="00E11EC1" w:rsidRPr="008E4890" w:rsidRDefault="00E11EC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D35B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D35B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0394">
            <w:pPr>
              <w:jc w:val="both"/>
            </w:pPr>
            <w:r w:rsidRPr="008E4890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2BDC">
            <w:pPr>
              <w:jc w:val="center"/>
            </w:pPr>
            <w:r w:rsidRPr="008E4890">
              <w:t>49665,4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36719,0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0394">
            <w:pPr>
              <w:jc w:val="both"/>
            </w:pPr>
            <w:r w:rsidRPr="008E4890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38457,3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27954,6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27045,7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15766,2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20089,6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B2399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6956,1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</w:pPr>
            <w:r w:rsidRPr="008E4890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</w:pPr>
            <w:r w:rsidRPr="008E4890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C1226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7350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7350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10389">
            <w:pPr>
              <w:jc w:val="center"/>
            </w:pPr>
            <w:r w:rsidRPr="008E4890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E371B">
            <w:pPr>
              <w:jc w:val="center"/>
            </w:pPr>
            <w:r w:rsidRPr="008E4890">
              <w:t>12188,4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12188,4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A4A55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10389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E371B">
            <w:pPr>
              <w:jc w:val="center"/>
            </w:pPr>
            <w:r w:rsidRPr="008E4890">
              <w:t>11579,0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11579,0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11579,0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r w:rsidRPr="008E4890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835AD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10389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E371B">
            <w:pPr>
              <w:jc w:val="center"/>
            </w:pPr>
            <w:r w:rsidRPr="008E4890">
              <w:t>609,4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835AD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609,4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25A37">
            <w:pPr>
              <w:jc w:val="center"/>
            </w:pPr>
            <w:r w:rsidRPr="008E4890">
              <w:t>609,4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r w:rsidRPr="008E4890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11208,1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overflowPunct/>
              <w:autoSpaceDE/>
              <w:adjustRightInd/>
              <w:jc w:val="center"/>
            </w:pPr>
            <w:r w:rsidRPr="008E4890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05315">
            <w:pPr>
              <w:overflowPunct/>
              <w:autoSpaceDE/>
              <w:adjustRightInd/>
              <w:jc w:val="center"/>
            </w:pPr>
            <w:r w:rsidRPr="008E4890">
              <w:t>8764,4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>05 0 00 00000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D4721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D4721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>05 0 01 00000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>05 0 01 72300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>05 0 01 72300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>05 0 01 72300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r w:rsidRPr="008E4890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F024F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1447,4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1447,4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112,0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112,0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D1B53">
            <w:pPr>
              <w:jc w:val="both"/>
            </w:pPr>
            <w:r w:rsidRPr="008E4890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D7EFB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b/>
                <w:iCs/>
              </w:rPr>
            </w:pPr>
            <w:r w:rsidRPr="008E4890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lang w:val="en-US"/>
              </w:rPr>
            </w:pPr>
            <w:r w:rsidRPr="008E4890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8396,3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5033,7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5033,7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583,0</w:t>
            </w:r>
          </w:p>
        </w:tc>
      </w:tr>
      <w:tr w:rsidR="00E11EC1" w:rsidRPr="0095096B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583,0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583,0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E3B6F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4450,7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4450,7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overflowPunct/>
              <w:autoSpaceDE/>
              <w:adjustRightInd/>
              <w:jc w:val="center"/>
            </w:pPr>
            <w:r w:rsidRPr="008E4890">
              <w:t>4448,4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3754,0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jc w:val="center"/>
            </w:pPr>
            <w:r w:rsidRPr="008E4890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overflowPunct/>
              <w:autoSpaceDE/>
              <w:adjustRightInd/>
              <w:jc w:val="center"/>
            </w:pPr>
            <w:r w:rsidRPr="008E4890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overflowPunct/>
              <w:autoSpaceDE/>
              <w:adjustRightInd/>
              <w:jc w:val="center"/>
            </w:pPr>
            <w:r w:rsidRPr="008E4890">
              <w:t>3754,0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694,4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jc w:val="center"/>
            </w:pPr>
            <w:r w:rsidRPr="008E4890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2B14">
            <w:pPr>
              <w:overflowPunct/>
              <w:autoSpaceDE/>
              <w:adjustRightInd/>
              <w:jc w:val="center"/>
            </w:pPr>
            <w:r w:rsidRPr="008E4890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2B14">
            <w:pPr>
              <w:overflowPunct/>
              <w:autoSpaceDE/>
              <w:adjustRightInd/>
              <w:jc w:val="center"/>
            </w:pPr>
            <w:r w:rsidRPr="008E4890">
              <w:t>694,4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2,3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2,3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2,3</w:t>
            </w: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</w:p>
        </w:tc>
      </w:tr>
      <w:tr w:rsidR="00E11EC1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1DD4">
            <w:r w:rsidRPr="008E4890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3362,4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03F95">
            <w:pPr>
              <w:jc w:val="center"/>
            </w:pPr>
            <w:r w:rsidRPr="008E4890">
              <w:t>3362,4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23D3A">
            <w:pPr>
              <w:jc w:val="center"/>
            </w:pPr>
            <w:r w:rsidRPr="008E4890">
              <w:t>2500,0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862,4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17F2B">
            <w:pPr>
              <w:jc w:val="center"/>
            </w:pPr>
            <w:r w:rsidRPr="008E4890">
              <w:t>862,4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b/>
              </w:rPr>
            </w:pPr>
            <w:r w:rsidRPr="008E4890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102584,1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59023,7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25592,5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27807,3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1367,1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13621,7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14312,0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1611,7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1589,4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226,7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211,6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211,6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238,8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31,1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226,8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211,6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211,6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235,5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218,5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218,5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17,0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217,3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217,3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11,3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7D4AD7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22,3</w:t>
            </w:r>
          </w:p>
        </w:tc>
      </w:tr>
      <w:tr w:rsidR="00E11EC1" w:rsidRPr="0095096B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12700,3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12106,7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12700,3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12600,3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11949,7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12482,3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E0F61">
            <w:pPr>
              <w:jc w:val="center"/>
            </w:pPr>
            <w:r w:rsidRPr="008E4890">
              <w:t>11949,7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12482,3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118,0</w:t>
            </w:r>
          </w:p>
        </w:tc>
      </w:tr>
      <w:tr w:rsidR="00E11EC1" w:rsidRPr="0095096B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118,0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20E40">
            <w:pPr>
              <w:jc w:val="center"/>
            </w:pPr>
            <w:r w:rsidRPr="008E4890">
              <w:t>100,0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35AF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35AF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45599">
            <w:r w:rsidRPr="008E4890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12088,2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E4B0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E4B07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60EBA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60EBA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110</w:t>
            </w:r>
          </w:p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549A4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10569,6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790,0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728,5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728,5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A3D24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653,3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781,9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653,3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781,9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513,9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513,9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268,0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268,0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5542,3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8997,7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5492,3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8947,7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3362,3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3668,9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3362,3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3668,9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5278,8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2B14">
            <w:pPr>
              <w:jc w:val="center"/>
            </w:pPr>
            <w:r w:rsidRPr="008E4890">
              <w:t>2130,0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2B14">
            <w:pPr>
              <w:jc w:val="center"/>
            </w:pPr>
            <w:r w:rsidRPr="008E4890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2B14">
            <w:pPr>
              <w:jc w:val="center"/>
            </w:pPr>
            <w:r w:rsidRPr="008E4890">
              <w:t>5278,8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rPr>
                <w:iCs/>
              </w:rPr>
            </w:pPr>
            <w:r w:rsidRPr="008E4890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06B6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06B6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864A6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06B64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864A6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864A6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1518,6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Муниципальная программа "Повышение энергетической эффективности и энергосбережения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5752D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both"/>
            </w:pPr>
            <w:r w:rsidRPr="008E4890"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E1881">
            <w:pPr>
              <w:jc w:val="center"/>
            </w:pPr>
            <w:r w:rsidRPr="008E4890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E1881">
            <w:pPr>
              <w:jc w:val="center"/>
            </w:pPr>
            <w:r w:rsidRPr="008E4890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900,0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600,0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A7A15">
            <w:r w:rsidRPr="008E4890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A7A15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D0D8C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A7A15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8D0D8C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300,0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26149,0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25156,1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3E06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3E06">
            <w:pPr>
              <w:jc w:val="center"/>
            </w:pPr>
            <w:r w:rsidRPr="008E4890">
              <w:t>1,3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iCs/>
              </w:rPr>
            </w:pPr>
            <w:r w:rsidRPr="008E4890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3E06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3E06">
            <w:pPr>
              <w:jc w:val="center"/>
            </w:pPr>
            <w:r w:rsidRPr="008E4890">
              <w:t>48,7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</w:tr>
      <w:tr w:rsidR="00E11EC1" w:rsidRPr="0095096B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6778">
            <w:pPr>
              <w:jc w:val="both"/>
            </w:pPr>
            <w:r w:rsidRPr="008E4890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Муниципальная программа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pPr>
              <w:jc w:val="both"/>
            </w:pPr>
            <w:r w:rsidRPr="008E4890">
              <w:t>Основное мероприятие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6778">
            <w:pPr>
              <w:jc w:val="both"/>
            </w:pPr>
            <w:r w:rsidRPr="008E4890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>25106,1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6778">
            <w:pPr>
              <w:jc w:val="both"/>
            </w:pPr>
            <w:r w:rsidRPr="008E4890">
              <w:t>Капитальный ремонт, 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F2778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F2778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F2778">
            <w:pPr>
              <w:jc w:val="both"/>
            </w:pPr>
            <w:r w:rsidRPr="008E4890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10215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rPr>
                <w:iCs/>
              </w:rPr>
            </w:pPr>
            <w:r w:rsidRPr="008E4890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rPr>
                <w:iCs/>
              </w:rPr>
            </w:pPr>
            <w:r w:rsidRPr="008E4890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7008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45512,3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1749,6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E157EB">
            <w:pPr>
              <w:jc w:val="center"/>
            </w:pPr>
            <w:r w:rsidRPr="008E4890">
              <w:t>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50006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Муниципальная программа "Проведение ремонтных работ в жилых домах по адресу: Саратовская область, Озинский район, р.п.Озинки, ул.Ветеранов"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88 0 00 00000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Основное мероприятие "Проведение ремонтных работ в жилых домах по адресу: Саратовская область, Озинский район, р.п.Озинки, ул.Ветеранов"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88 0 01 00000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65 0 0</w:t>
            </w:r>
            <w:r>
              <w:t>1</w:t>
            </w:r>
            <w:r w:rsidRPr="008E4890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26327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14D6D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14D6D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both"/>
            </w:pPr>
            <w:r w:rsidRPr="008E4890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14D6D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60469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147D5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147D5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200,0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4030,3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overflowPunct/>
              <w:autoSpaceDE/>
              <w:adjustRightInd/>
              <w:jc w:val="center"/>
            </w:pPr>
            <w:r w:rsidRPr="008E4890">
              <w:t>4310,3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625C">
            <w:pPr>
              <w:jc w:val="both"/>
            </w:pPr>
            <w:r w:rsidRPr="008E4890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625C">
            <w:pPr>
              <w:jc w:val="both"/>
            </w:pPr>
            <w:r w:rsidRPr="008E4890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625C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625C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625C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85500">
            <w:pPr>
              <w:jc w:val="center"/>
            </w:pPr>
            <w:r w:rsidRPr="008E4890">
              <w:t>1620,0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2192,3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2628,4</w:t>
            </w:r>
          </w:p>
        </w:tc>
      </w:tr>
      <w:tr w:rsidR="00E11EC1" w:rsidRPr="0095096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C45A02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1814,0</w:t>
            </w:r>
          </w:p>
        </w:tc>
      </w:tr>
      <w:tr w:rsidR="00E11EC1" w:rsidRPr="0095096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C45A02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1814,0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45A02">
            <w:r w:rsidRPr="008E4890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1814,0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45A02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45A02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32,0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45A02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1782,0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45A02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1782,0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14,4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800,0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5050">
            <w:pPr>
              <w:jc w:val="both"/>
            </w:pPr>
            <w:r w:rsidRPr="008E4890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505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61,9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B6769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B6769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B6769">
            <w:pPr>
              <w:jc w:val="center"/>
            </w:pPr>
            <w:r w:rsidRPr="008E4890">
              <w:t>84 0 02 00000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B6769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393BC7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B6769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pPr>
              <w:rPr>
                <w:b/>
                <w:bCs/>
              </w:rPr>
            </w:pPr>
            <w:r w:rsidRPr="008E4890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271844,3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275547,0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267479,9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272273,7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82575,2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79979,2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9313E">
            <w:pPr>
              <w:jc w:val="center"/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9313E">
            <w:pPr>
              <w:jc w:val="center"/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9313E">
            <w:pPr>
              <w:jc w:val="center"/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927EC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9313E">
            <w:pPr>
              <w:jc w:val="center"/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78165,4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79979,2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78165,4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79979,2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25275,2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25275,2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</w:pPr>
            <w:r w:rsidRPr="008E4890">
              <w:t>25275,2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25275,2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54704,0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05AAB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05AAB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A6C3E">
            <w:r w:rsidRPr="008E4890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36FB">
            <w:r w:rsidRPr="008E4890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A6C3E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172365,8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E4B0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5E4B07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90EA9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151D9">
            <w:pPr>
              <w:jc w:val="center"/>
            </w:pPr>
            <w:r w:rsidRPr="008E4890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D151D9">
            <w:pPr>
              <w:jc w:val="center"/>
            </w:pPr>
            <w:r w:rsidRPr="008E4890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00594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C776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9C63B4">
            <w:r w:rsidRPr="008E4890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172142,6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172142,6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20765,7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Реализация мероприятий по созданию в общеобразовательных учреждениях,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164035,6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</w:tr>
      <w:tr w:rsidR="00E11EC1" w:rsidRPr="0095096B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F5326">
            <w:pPr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FF5326">
            <w:pPr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1470,5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1102,1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368,4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368,4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642,7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10200,6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9654,7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2E4B11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368,6</w:t>
            </w:r>
          </w:p>
        </w:tc>
      </w:tr>
      <w:tr w:rsidR="00E11EC1" w:rsidRPr="0095096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2E4B11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368,6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216,3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196,3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196,3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127,7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127,7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5179,9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3926,1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3926,1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163,5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163,5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both"/>
            </w:pPr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both"/>
            </w:pPr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both"/>
            </w:pPr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1253,8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1253,8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88,7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88,7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2554,0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2633,3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2548,1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2633,3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274,7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274,7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overflowPunct/>
              <w:autoSpaceDE/>
              <w:adjustRightInd/>
              <w:jc w:val="center"/>
            </w:pPr>
            <w:r w:rsidRPr="008E4890">
              <w:t>3273,3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2E4B11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1" w:rsidRPr="008E4890" w:rsidRDefault="00E11EC1" w:rsidP="002E4B11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spacing w:val="-6"/>
              </w:rPr>
            </w:pPr>
            <w:r w:rsidRPr="008E4890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/>
                <w:bCs/>
              </w:rPr>
            </w:pPr>
            <w:r w:rsidRPr="008E4890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6860,0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</w:rPr>
            </w:pPr>
            <w:r w:rsidRPr="008E4890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/>
              </w:rPr>
            </w:pPr>
            <w:r w:rsidRPr="008E4890">
              <w:rPr>
                <w:b/>
              </w:rPr>
              <w:t>5430,0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11EC1" w:rsidRPr="008E4890" w:rsidRDefault="00E11EC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3617AD" w:rsidRDefault="00E11EC1" w:rsidP="002E4B11">
            <w:r w:rsidRPr="003617AD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3615F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Default="00E11EC1" w:rsidP="0055468E">
            <w:pPr>
              <w:jc w:val="center"/>
            </w:pPr>
            <w:r w:rsidRPr="008716EE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03615F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Default="00E11EC1" w:rsidP="0055468E">
            <w:pPr>
              <w:jc w:val="center"/>
            </w:pPr>
            <w:r w:rsidRPr="008716EE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697,0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55,0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rPr>
                <w:bCs/>
              </w:rPr>
            </w:pPr>
            <w:r w:rsidRPr="008E4890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both"/>
            </w:pPr>
            <w:r w:rsidRPr="008E4890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562,0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550,0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3,7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E11EC1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8E4890" w:rsidRDefault="00E11EC1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E11EC1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rPr>
                <w:b/>
              </w:rPr>
            </w:pPr>
            <w:r w:rsidRPr="0095096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443762,3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95096B" w:rsidRDefault="00E11EC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11EC1" w:rsidRPr="00CB4D1A" w:rsidRDefault="00E11EC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388256,0</w:t>
            </w:r>
          </w:p>
        </w:tc>
      </w:tr>
    </w:tbl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p w:rsidR="00E11EC1" w:rsidRDefault="00E11EC1"/>
    <w:sectPr w:rsidR="00E11EC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50412"/>
    <w:rsid w:val="000529A7"/>
    <w:rsid w:val="0005414E"/>
    <w:rsid w:val="00061A12"/>
    <w:rsid w:val="0006512D"/>
    <w:rsid w:val="0007088B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C2116"/>
    <w:rsid w:val="000C5380"/>
    <w:rsid w:val="000C5428"/>
    <w:rsid w:val="000C7761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2C96"/>
    <w:rsid w:val="00123E89"/>
    <w:rsid w:val="00123EC5"/>
    <w:rsid w:val="00126DF8"/>
    <w:rsid w:val="00126E5E"/>
    <w:rsid w:val="00131C13"/>
    <w:rsid w:val="00134B82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8679A"/>
    <w:rsid w:val="001927EC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205AAB"/>
    <w:rsid w:val="0020655A"/>
    <w:rsid w:val="00213310"/>
    <w:rsid w:val="002143ED"/>
    <w:rsid w:val="002156C2"/>
    <w:rsid w:val="002159AC"/>
    <w:rsid w:val="00215D18"/>
    <w:rsid w:val="00221393"/>
    <w:rsid w:val="002301EB"/>
    <w:rsid w:val="00244916"/>
    <w:rsid w:val="00246D6E"/>
    <w:rsid w:val="00250006"/>
    <w:rsid w:val="00263CA6"/>
    <w:rsid w:val="00263DAD"/>
    <w:rsid w:val="00264A61"/>
    <w:rsid w:val="00265BE5"/>
    <w:rsid w:val="00266C59"/>
    <w:rsid w:val="002712C2"/>
    <w:rsid w:val="00280C3B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12C3"/>
    <w:rsid w:val="002E132B"/>
    <w:rsid w:val="002E14EE"/>
    <w:rsid w:val="002E2382"/>
    <w:rsid w:val="002E332F"/>
    <w:rsid w:val="002E4B11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8DB"/>
    <w:rsid w:val="00344D8A"/>
    <w:rsid w:val="00345A0D"/>
    <w:rsid w:val="00346592"/>
    <w:rsid w:val="00351A7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12C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B5B"/>
    <w:rsid w:val="00414D6D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4F074B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67D5"/>
    <w:rsid w:val="00561093"/>
    <w:rsid w:val="00561D3C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B07"/>
    <w:rsid w:val="007C24F5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1D39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50FD5"/>
    <w:rsid w:val="00853A8F"/>
    <w:rsid w:val="008540BA"/>
    <w:rsid w:val="00855DB0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1E45"/>
    <w:rsid w:val="00895508"/>
    <w:rsid w:val="0089631D"/>
    <w:rsid w:val="008A3BF5"/>
    <w:rsid w:val="008A3E91"/>
    <w:rsid w:val="008A50C0"/>
    <w:rsid w:val="008A67B6"/>
    <w:rsid w:val="008B2A5A"/>
    <w:rsid w:val="008B4465"/>
    <w:rsid w:val="008B52B2"/>
    <w:rsid w:val="008B6EEB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26E8A"/>
    <w:rsid w:val="00941284"/>
    <w:rsid w:val="00941CA7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2A35"/>
    <w:rsid w:val="00A935FF"/>
    <w:rsid w:val="00A94926"/>
    <w:rsid w:val="00A95819"/>
    <w:rsid w:val="00AA065F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361E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212BD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5EC8"/>
    <w:rsid w:val="00C876EB"/>
    <w:rsid w:val="00C91AAF"/>
    <w:rsid w:val="00CA255F"/>
    <w:rsid w:val="00CA32EF"/>
    <w:rsid w:val="00CA5984"/>
    <w:rsid w:val="00CA6F0D"/>
    <w:rsid w:val="00CB090C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13FD"/>
    <w:rsid w:val="00D32D55"/>
    <w:rsid w:val="00D3417D"/>
    <w:rsid w:val="00D343EF"/>
    <w:rsid w:val="00D37B55"/>
    <w:rsid w:val="00D42F5E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41BB"/>
    <w:rsid w:val="00DA5ACF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1EC1"/>
    <w:rsid w:val="00E14FD9"/>
    <w:rsid w:val="00E157EB"/>
    <w:rsid w:val="00E15C03"/>
    <w:rsid w:val="00E2287A"/>
    <w:rsid w:val="00E2542E"/>
    <w:rsid w:val="00E25C12"/>
    <w:rsid w:val="00E27AB8"/>
    <w:rsid w:val="00E40D47"/>
    <w:rsid w:val="00E422E6"/>
    <w:rsid w:val="00E43857"/>
    <w:rsid w:val="00E453BA"/>
    <w:rsid w:val="00E51868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15673"/>
    <w:rsid w:val="00F17F2B"/>
    <w:rsid w:val="00F2026E"/>
    <w:rsid w:val="00F239E7"/>
    <w:rsid w:val="00F32D04"/>
    <w:rsid w:val="00F33F82"/>
    <w:rsid w:val="00F3604C"/>
    <w:rsid w:val="00F42A2A"/>
    <w:rsid w:val="00F43330"/>
    <w:rsid w:val="00F44866"/>
    <w:rsid w:val="00F51D26"/>
    <w:rsid w:val="00F54564"/>
    <w:rsid w:val="00F54BA5"/>
    <w:rsid w:val="00F56A80"/>
    <w:rsid w:val="00F6268C"/>
    <w:rsid w:val="00F633D2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7720</TotalTime>
  <Pages>34</Pages>
  <Words>12386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232</cp:revision>
  <cp:lastPrinted>2019-02-21T10:41:00Z</cp:lastPrinted>
  <dcterms:created xsi:type="dcterms:W3CDTF">2017-11-02T11:45:00Z</dcterms:created>
  <dcterms:modified xsi:type="dcterms:W3CDTF">2019-04-23T05:30:00Z</dcterms:modified>
</cp:coreProperties>
</file>